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B9D36" w14:textId="212426A7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3150BA">
        <w:rPr>
          <w:rFonts w:cs="Arial"/>
        </w:rPr>
        <w:t xml:space="preserve"> 4302-0097/2023-2</w:t>
      </w:r>
    </w:p>
    <w:p w14:paraId="4E226EC6" w14:textId="31F47842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>:</w:t>
      </w:r>
      <w:r w:rsidR="003150BA">
        <w:rPr>
          <w:rFonts w:cs="Arial"/>
        </w:rPr>
        <w:t xml:space="preserve"> 2023-156</w:t>
      </w:r>
      <w:bookmarkStart w:id="0" w:name="_GoBack"/>
      <w:bookmarkEnd w:id="0"/>
      <w:r w:rsidRPr="40CE1019">
        <w:rPr>
          <w:rFonts w:cs="Arial"/>
        </w:rPr>
        <w:t xml:space="preserve"> 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783FD6DC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1118" w14:textId="77777777" w:rsidR="00D84209" w:rsidRDefault="00D84209">
      <w:r>
        <w:separator/>
      </w:r>
    </w:p>
  </w:endnote>
  <w:endnote w:type="continuationSeparator" w:id="0">
    <w:p w14:paraId="57F196FC" w14:textId="77777777" w:rsidR="00D84209" w:rsidRDefault="00D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754F1E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0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0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8C1C" w14:textId="77777777" w:rsidR="00D84209" w:rsidRDefault="00D84209">
      <w:r>
        <w:separator/>
      </w:r>
    </w:p>
  </w:footnote>
  <w:footnote w:type="continuationSeparator" w:id="0">
    <w:p w14:paraId="45BCFDB4" w14:textId="77777777" w:rsidR="00D84209" w:rsidRDefault="00D8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F2F2C6-691D-44DE-ABB7-98E1650FE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C82CC-7D30-47A6-8B66-C8F52112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255</Words>
  <Characters>1460</Characters>
  <Application>Microsoft Office Word</Application>
  <DocSecurity>0</DocSecurity>
  <Lines>12</Lines>
  <Paragraphs>3</Paragraphs>
  <ScaleCrop>false</ScaleCrop>
  <Company>ZRSBR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53</cp:revision>
  <cp:lastPrinted>2016-06-20T06:28:00Z</cp:lastPrinted>
  <dcterms:created xsi:type="dcterms:W3CDTF">2016-05-31T11:25:00Z</dcterms:created>
  <dcterms:modified xsi:type="dcterms:W3CDTF">2023-04-03T09:42:00Z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